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9C" w:rsidRPr="00AF398B" w:rsidRDefault="00EB049C" w:rsidP="00082805">
      <w:pPr>
        <w:rPr>
          <w:lang w:val="uk-UA"/>
        </w:rPr>
      </w:pPr>
    </w:p>
    <w:p w:rsidR="00EB049C" w:rsidRDefault="00EB049C" w:rsidP="00082805">
      <w:pPr>
        <w:framePr w:hSpace="141" w:wrap="around" w:vAnchor="text" w:hAnchor="page" w:x="5841" w:y="1"/>
        <w:rPr>
          <w:noProof/>
        </w:rPr>
      </w:pPr>
      <w:r w:rsidRPr="008E39F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EB049C" w:rsidRDefault="00EB049C" w:rsidP="00082805">
      <w:pPr>
        <w:pStyle w:val="Heading1"/>
        <w:rPr>
          <w:b/>
        </w:rPr>
      </w:pPr>
    </w:p>
    <w:p w:rsidR="00EB049C" w:rsidRDefault="00EB049C" w:rsidP="00082805">
      <w:pPr>
        <w:pStyle w:val="Heading1"/>
        <w:jc w:val="left"/>
        <w:rPr>
          <w:b/>
          <w:lang w:val="ru-RU"/>
        </w:rPr>
      </w:pPr>
    </w:p>
    <w:p w:rsidR="00EB049C" w:rsidRDefault="00EB049C" w:rsidP="00082805">
      <w:pPr>
        <w:pStyle w:val="Heading1"/>
        <w:jc w:val="left"/>
        <w:rPr>
          <w:b/>
          <w:lang w:val="ru-RU"/>
        </w:rPr>
      </w:pPr>
    </w:p>
    <w:p w:rsidR="00EB049C" w:rsidRDefault="00EB049C" w:rsidP="00082805">
      <w:pPr>
        <w:pStyle w:val="Heading1"/>
        <w:jc w:val="left"/>
        <w:rPr>
          <w:b/>
          <w:lang w:val="ru-RU"/>
        </w:rPr>
      </w:pPr>
    </w:p>
    <w:p w:rsidR="00EB049C" w:rsidRDefault="00EB049C" w:rsidP="0054268B">
      <w:pPr>
        <w:pStyle w:val="Heading1"/>
        <w:jc w:val="left"/>
      </w:pPr>
    </w:p>
    <w:p w:rsidR="00EB049C" w:rsidRDefault="00EB049C" w:rsidP="0008280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EB049C" w:rsidRDefault="00EB049C" w:rsidP="00082805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EB049C" w:rsidRPr="00541AF3" w:rsidRDefault="00EB049C" w:rsidP="00082805">
      <w:pPr>
        <w:jc w:val="center"/>
        <w:rPr>
          <w:b/>
          <w:sz w:val="28"/>
        </w:rPr>
      </w:pPr>
    </w:p>
    <w:p w:rsidR="00EB049C" w:rsidRDefault="00EB049C" w:rsidP="00082805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EB049C" w:rsidRDefault="00EB049C" w:rsidP="00082805">
      <w:pPr>
        <w:jc w:val="center"/>
        <w:rPr>
          <w:sz w:val="24"/>
          <w:szCs w:val="24"/>
          <w:lang w:val="uk-UA"/>
        </w:rPr>
      </w:pPr>
    </w:p>
    <w:p w:rsidR="00EB049C" w:rsidRPr="001644A9" w:rsidRDefault="00EB049C" w:rsidP="00082805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EB049C" w:rsidRDefault="00EB049C" w:rsidP="00082805">
      <w:pPr>
        <w:jc w:val="center"/>
        <w:rPr>
          <w:b/>
          <w:sz w:val="28"/>
          <w:lang w:val="uk-UA"/>
        </w:rPr>
      </w:pPr>
    </w:p>
    <w:p w:rsidR="00EB049C" w:rsidRPr="00690794" w:rsidRDefault="00EB049C" w:rsidP="00082805">
      <w:pPr>
        <w:jc w:val="both"/>
        <w:rPr>
          <w:sz w:val="28"/>
          <w:lang w:val="uk-UA"/>
        </w:rPr>
      </w:pPr>
      <w:r>
        <w:rPr>
          <w:sz w:val="28"/>
          <w:lang w:val="uk-UA"/>
        </w:rPr>
        <w:t>26 липня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№ 204-к</w:t>
      </w:r>
    </w:p>
    <w:p w:rsidR="00EB049C" w:rsidRDefault="00EB049C" w:rsidP="00082805">
      <w:pPr>
        <w:pStyle w:val="Title"/>
      </w:pPr>
    </w:p>
    <w:p w:rsidR="00EB049C" w:rsidRDefault="00EB049C" w:rsidP="00082805">
      <w:pPr>
        <w:jc w:val="center"/>
        <w:rPr>
          <w:b/>
          <w:sz w:val="28"/>
          <w:lang w:val="uk-UA"/>
        </w:rPr>
      </w:pPr>
      <w:r>
        <w:rPr>
          <w:b/>
          <w:sz w:val="28"/>
        </w:rPr>
        <w:t>Про прийняття</w:t>
      </w:r>
      <w:r>
        <w:rPr>
          <w:b/>
          <w:sz w:val="28"/>
          <w:lang w:val="uk-UA"/>
        </w:rPr>
        <w:t xml:space="preserve"> </w:t>
      </w:r>
      <w:r>
        <w:rPr>
          <w:b/>
          <w:sz w:val="28"/>
        </w:rPr>
        <w:t xml:space="preserve">на роботу  </w:t>
      </w:r>
      <w:r>
        <w:rPr>
          <w:b/>
          <w:sz w:val="28"/>
          <w:lang w:val="uk-UA"/>
        </w:rPr>
        <w:t>Терлецького М.С.</w:t>
      </w:r>
    </w:p>
    <w:p w:rsidR="00EB049C" w:rsidRPr="005470F1" w:rsidRDefault="00EB049C" w:rsidP="00082805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сторожем міської ради</w:t>
      </w:r>
    </w:p>
    <w:p w:rsidR="00EB049C" w:rsidRDefault="00EB049C" w:rsidP="00082805">
      <w:pPr>
        <w:spacing w:line="276" w:lineRule="auto"/>
        <w:jc w:val="both"/>
        <w:rPr>
          <w:sz w:val="28"/>
        </w:rPr>
      </w:pPr>
      <w:r w:rsidRPr="005470F1">
        <w:rPr>
          <w:sz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пунктів 7, 13, 20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статті 21, </w:t>
      </w:r>
      <w:r w:rsidRPr="005470F1">
        <w:rPr>
          <w:sz w:val="28"/>
          <w:lang w:val="uk-UA"/>
        </w:rPr>
        <w:t xml:space="preserve"> пункту 3 статті  23,  пункту 3 статті 24  Кодексу законів про працю </w:t>
      </w:r>
      <w:r>
        <w:rPr>
          <w:sz w:val="28"/>
        </w:rPr>
        <w:t>України</w:t>
      </w:r>
      <w:r>
        <w:rPr>
          <w:sz w:val="28"/>
          <w:lang w:val="uk-UA"/>
        </w:rPr>
        <w:t>, розглянувши заяву Терлецького М.С.</w:t>
      </w:r>
      <w:r>
        <w:rPr>
          <w:sz w:val="28"/>
        </w:rPr>
        <w:t>:</w:t>
      </w:r>
    </w:p>
    <w:p w:rsidR="00EB049C" w:rsidRDefault="00EB049C" w:rsidP="00082805">
      <w:pPr>
        <w:pStyle w:val="BodyText"/>
        <w:spacing w:line="276" w:lineRule="auto"/>
        <w:ind w:firstLine="360"/>
      </w:pPr>
      <w:r>
        <w:rPr>
          <w:lang w:val="ru-RU"/>
        </w:rPr>
        <w:t>1.</w:t>
      </w:r>
      <w:r>
        <w:t xml:space="preserve">Прийняти на роботу </w:t>
      </w:r>
      <w:r>
        <w:rPr>
          <w:lang w:val="ru-RU"/>
        </w:rPr>
        <w:t>Терлецького Миколу Степановича</w:t>
      </w:r>
      <w:r>
        <w:t xml:space="preserve"> сторожем міської ради  з </w:t>
      </w:r>
      <w:r>
        <w:rPr>
          <w:lang w:val="ru-RU"/>
        </w:rPr>
        <w:t xml:space="preserve"> 02 серпня</w:t>
      </w:r>
      <w:r>
        <w:t xml:space="preserve"> 2021 року  на період  </w:t>
      </w:r>
      <w:r>
        <w:rPr>
          <w:lang w:val="ru-RU"/>
        </w:rPr>
        <w:t>відпустки</w:t>
      </w:r>
      <w:r>
        <w:t xml:space="preserve"> основного працівника </w:t>
      </w:r>
      <w:r>
        <w:rPr>
          <w:lang w:val="ru-RU"/>
        </w:rPr>
        <w:t>Погорельника М.Я.</w:t>
      </w:r>
    </w:p>
    <w:p w:rsidR="00EB049C" w:rsidRDefault="00EB049C" w:rsidP="00082805">
      <w:pPr>
        <w:pStyle w:val="BodyText"/>
        <w:spacing w:line="276" w:lineRule="auto"/>
        <w:ind w:firstLine="360"/>
      </w:pPr>
      <w:r>
        <w:t xml:space="preserve">2. Укласти контракт з Терлецьким Миколою Степановичем на період роботи  з 02 серпня 2021 року по 26 серпня 2021 року.                                                                                                                                                                               </w:t>
      </w:r>
    </w:p>
    <w:p w:rsidR="00EB049C" w:rsidRDefault="00EB049C" w:rsidP="00082805">
      <w:pPr>
        <w:pStyle w:val="BodyText"/>
        <w:spacing w:line="276" w:lineRule="auto"/>
        <w:ind w:firstLine="360"/>
      </w:pPr>
      <w:r>
        <w:t xml:space="preserve">3. </w:t>
      </w:r>
      <w:r w:rsidRPr="00E56F33">
        <w:rPr>
          <w:bCs/>
          <w:color w:val="000000"/>
        </w:rPr>
        <w:t xml:space="preserve">Встановити </w:t>
      </w:r>
      <w:r>
        <w:rPr>
          <w:bCs/>
          <w:color w:val="000000"/>
        </w:rPr>
        <w:t>Терлецькому М.С.</w:t>
      </w:r>
      <w:r w:rsidRPr="00E56F33">
        <w:rPr>
          <w:bCs/>
          <w:color w:val="000000"/>
        </w:rPr>
        <w:t xml:space="preserve"> посадовий оклад згідно зі  штатним  розписом</w:t>
      </w:r>
      <w:r>
        <w:t>.</w:t>
      </w:r>
    </w:p>
    <w:p w:rsidR="00EB049C" w:rsidRDefault="00EB049C" w:rsidP="00082805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>
        <w:rPr>
          <w:sz w:val="28"/>
        </w:rPr>
        <w:t>. Контроль за виконанням</w:t>
      </w:r>
      <w:r>
        <w:rPr>
          <w:sz w:val="28"/>
          <w:lang w:val="uk-UA"/>
        </w:rPr>
        <w:t xml:space="preserve"> </w:t>
      </w:r>
      <w:r>
        <w:rPr>
          <w:sz w:val="28"/>
        </w:rPr>
        <w:t>данного</w:t>
      </w:r>
      <w:r>
        <w:rPr>
          <w:sz w:val="28"/>
          <w:lang w:val="uk-UA"/>
        </w:rPr>
        <w:t xml:space="preserve"> </w:t>
      </w:r>
      <w:r>
        <w:rPr>
          <w:sz w:val="28"/>
        </w:rPr>
        <w:t>розпорядження</w:t>
      </w:r>
      <w:r>
        <w:rPr>
          <w:sz w:val="28"/>
          <w:lang w:val="uk-UA"/>
        </w:rPr>
        <w:t xml:space="preserve"> покласти на заступника міського голови Стоянову О.П.</w:t>
      </w:r>
    </w:p>
    <w:p w:rsidR="00EB049C" w:rsidRDefault="00EB049C" w:rsidP="00082805">
      <w:pPr>
        <w:pStyle w:val="BodyText"/>
        <w:spacing w:line="276" w:lineRule="auto"/>
        <w:ind w:firstLine="360"/>
      </w:pPr>
      <w:r>
        <w:t xml:space="preserve">     Підстава: - заява Терлецького М.С. від 23 липня 2021 року.</w:t>
      </w:r>
    </w:p>
    <w:p w:rsidR="00EB049C" w:rsidRDefault="00EB049C" w:rsidP="00082805">
      <w:pPr>
        <w:pStyle w:val="Heading2"/>
        <w:spacing w:line="276" w:lineRule="auto"/>
      </w:pPr>
    </w:p>
    <w:p w:rsidR="00EB049C" w:rsidRDefault="00EB049C" w:rsidP="00082805">
      <w:pPr>
        <w:rPr>
          <w:lang w:val="uk-UA"/>
        </w:rPr>
      </w:pPr>
    </w:p>
    <w:p w:rsidR="00EB049C" w:rsidRPr="00953F42" w:rsidRDefault="00EB049C" w:rsidP="00082805">
      <w:pPr>
        <w:rPr>
          <w:lang w:val="uk-UA"/>
        </w:rPr>
      </w:pPr>
    </w:p>
    <w:p w:rsidR="00EB049C" w:rsidRDefault="00EB049C" w:rsidP="00082805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EB049C" w:rsidRDefault="00EB049C" w:rsidP="00082805">
      <w:pPr>
        <w:spacing w:line="276" w:lineRule="auto"/>
        <w:rPr>
          <w:lang w:val="uk-UA"/>
        </w:rPr>
      </w:pPr>
    </w:p>
    <w:p w:rsidR="00EB049C" w:rsidRDefault="00EB049C" w:rsidP="00082805">
      <w:pPr>
        <w:spacing w:line="276" w:lineRule="auto"/>
        <w:rPr>
          <w:lang w:val="uk-UA"/>
        </w:rPr>
      </w:pPr>
    </w:p>
    <w:p w:rsidR="00EB049C" w:rsidRPr="00602CA2" w:rsidRDefault="00EB049C" w:rsidP="00082805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>З розпорядженням ознайомлений</w:t>
      </w:r>
      <w:r>
        <w:rPr>
          <w:sz w:val="28"/>
          <w:szCs w:val="28"/>
          <w:lang w:val="uk-UA"/>
        </w:rPr>
        <w:tab/>
        <w:t>___________        М.Терлецький</w:t>
      </w:r>
    </w:p>
    <w:p w:rsidR="00EB049C" w:rsidRDefault="00EB049C" w:rsidP="00082805">
      <w:pPr>
        <w:spacing w:line="276" w:lineRule="auto"/>
        <w:rPr>
          <w:lang w:val="uk-UA"/>
        </w:rPr>
      </w:pPr>
    </w:p>
    <w:sectPr w:rsidR="00EB049C" w:rsidSect="0008280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805"/>
    <w:rsid w:val="00055728"/>
    <w:rsid w:val="00082805"/>
    <w:rsid w:val="000917CC"/>
    <w:rsid w:val="001644A9"/>
    <w:rsid w:val="002E6E31"/>
    <w:rsid w:val="003010A8"/>
    <w:rsid w:val="003773F2"/>
    <w:rsid w:val="00541AF3"/>
    <w:rsid w:val="0054268B"/>
    <w:rsid w:val="005470F1"/>
    <w:rsid w:val="00591BBA"/>
    <w:rsid w:val="00602CA2"/>
    <w:rsid w:val="0061114F"/>
    <w:rsid w:val="00657FCA"/>
    <w:rsid w:val="00690794"/>
    <w:rsid w:val="006A2929"/>
    <w:rsid w:val="007735AB"/>
    <w:rsid w:val="008E39F9"/>
    <w:rsid w:val="00953F42"/>
    <w:rsid w:val="00974E86"/>
    <w:rsid w:val="00A22B58"/>
    <w:rsid w:val="00AF398B"/>
    <w:rsid w:val="00B768DD"/>
    <w:rsid w:val="00BD1240"/>
    <w:rsid w:val="00DB43FD"/>
    <w:rsid w:val="00E033B8"/>
    <w:rsid w:val="00E56F33"/>
    <w:rsid w:val="00E948A8"/>
    <w:rsid w:val="00EB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80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2805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2805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2805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2805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082805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08280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82805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82805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08280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82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280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184</Words>
  <Characters>1049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2021-08-26T08:17:00Z</cp:lastPrinted>
  <dcterms:created xsi:type="dcterms:W3CDTF">2021-07-23T11:25:00Z</dcterms:created>
  <dcterms:modified xsi:type="dcterms:W3CDTF">2022-01-12T06:42:00Z</dcterms:modified>
</cp:coreProperties>
</file>